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Canterbury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Canterbury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Canterbury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Canterbury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Canterbury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Canterbury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56.0% </w:t>
      </w:r>
      <w:r w:rsidRPr="004747BF">
        <w:rPr>
          <w:rFonts w:ascii="Libre Franklin Light" w:eastAsia="Times New Roman" w:hAnsi="Libre Franklin Light" w:cs="Calibri Light"/>
        </w:rPr>
        <w:t xml:space="preserve">of those respondents classified as PGSI 8+ in Canterbury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Canterbury is estimated to be </w:t>
      </w:r>
      <w:r w:rsidRPr="00773DF7">
        <w:rPr>
          <w:rFonts w:ascii="Libre Franklin Light" w:eastAsia="Times New Roman" w:hAnsi="Libre Franklin Light" w:cs="Calibri Light"/>
          <w:b/>
          <w:bCs/>
          <w:color w:val="C45911" w:themeColor="accent2" w:themeShade="BF"/>
        </w:rPr>
        <w:t xml:space="preserve">£1,867,648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Canterbury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Canterbury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Canterbury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Canterbury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nterbur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Canterbury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nterbur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Canterbury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Canterbury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nterbur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Canterbury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Canterbury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Canterbury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Canterbury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Canterbury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Canterbury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£1,867,648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Canterbury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£30,421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£629,122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£45,068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£12,675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£23,238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£1,127,124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£1,867,648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Canterbury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Canterbury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27.9%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Canterbury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Canterbury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Canterbury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Canterbury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61.6%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Canterbury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27.9%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Canterbury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Canterbury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Canterbury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6.2%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Canterbury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Canterbury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BE5F021-3E6D-42BF-85A5-9FEEDF39C3C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